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C01578" w:rsidRDefault="006B7FD9" w:rsidP="008F030F">
      <w:pPr>
        <w:pageBreakBefore/>
        <w:jc w:val="center"/>
        <w:rPr>
          <w:b/>
          <w:sz w:val="28"/>
          <w:lang w:val="bg-BG"/>
        </w:rPr>
      </w:pPr>
    </w:p>
    <w:p w:rsidR="006B7FD9" w:rsidRPr="00C01578" w:rsidRDefault="006B7FD9" w:rsidP="006B7FD9">
      <w:pPr>
        <w:jc w:val="center"/>
        <w:rPr>
          <w:b/>
          <w:sz w:val="28"/>
          <w:lang w:val="bg-BG"/>
        </w:rPr>
      </w:pPr>
    </w:p>
    <w:p w:rsidR="006B7FD9" w:rsidRPr="00C01578" w:rsidRDefault="006B7FD9" w:rsidP="006B7FD9">
      <w:pPr>
        <w:jc w:val="center"/>
        <w:rPr>
          <w:b/>
          <w:sz w:val="28"/>
          <w:lang w:val="bg-BG"/>
        </w:rPr>
      </w:pPr>
    </w:p>
    <w:p w:rsidR="006B7FD9" w:rsidRPr="00C01578" w:rsidRDefault="006B7FD9" w:rsidP="006B7FD9">
      <w:pPr>
        <w:jc w:val="center"/>
        <w:rPr>
          <w:b/>
          <w:sz w:val="28"/>
          <w:lang w:val="bg-BG"/>
        </w:rPr>
      </w:pPr>
    </w:p>
    <w:p w:rsidR="00F5559C" w:rsidRPr="00C01578" w:rsidRDefault="00CC7D16" w:rsidP="00B877B4">
      <w:pPr>
        <w:jc w:val="center"/>
        <w:rPr>
          <w:b/>
          <w:sz w:val="28"/>
          <w:szCs w:val="28"/>
          <w:lang w:val="bg-BG"/>
        </w:rPr>
      </w:pPr>
      <w:r w:rsidRPr="00C01578">
        <w:rPr>
          <w:b/>
          <w:sz w:val="28"/>
          <w:szCs w:val="28"/>
          <w:lang w:val="bg-BG"/>
        </w:rPr>
        <w:t xml:space="preserve"> </w:t>
      </w:r>
      <w:bookmarkStart w:id="0" w:name="OLE_LINK6"/>
      <w:r w:rsidR="00390FD9" w:rsidRPr="00C01578">
        <w:rPr>
          <w:b/>
          <w:position w:val="-10"/>
          <w:sz w:val="28"/>
          <w:szCs w:val="28"/>
          <w:lang w:val="bg-BG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13.45pt" o:ole="">
            <v:imagedata r:id="rId7" o:title=""/>
          </v:shape>
          <o:OLEObject Type="Embed" ProgID="Equation.DSMT4" ShapeID="_x0000_i1025" DrawAspect="Content" ObjectID="_1485067314" r:id="rId8"/>
        </w:object>
      </w:r>
      <w:bookmarkEnd w:id="0"/>
      <w:r w:rsidR="00A80C2B" w:rsidRPr="00C01578">
        <w:rPr>
          <w:b/>
          <w:sz w:val="28"/>
          <w:szCs w:val="28"/>
          <w:lang w:val="bg-BG"/>
        </w:rPr>
        <w:t>-</w:t>
      </w:r>
      <w:r w:rsidRPr="00C01578">
        <w:rPr>
          <w:b/>
          <w:sz w:val="28"/>
          <w:szCs w:val="28"/>
          <w:lang w:val="bg-BG"/>
        </w:rPr>
        <w:t>УПРАВЛЕНИЕ В</w:t>
      </w:r>
      <w:r w:rsidR="00F5559C" w:rsidRPr="00C01578">
        <w:rPr>
          <w:b/>
          <w:sz w:val="28"/>
          <w:szCs w:val="28"/>
          <w:lang w:val="bg-BG"/>
        </w:rPr>
        <w:t xml:space="preserve"> РЕАЛНО ВРЕМЕ НА АНАЛОГОВ МОДЕЛ</w:t>
      </w:r>
    </w:p>
    <w:p w:rsidR="00B877B4" w:rsidRPr="00C01578" w:rsidRDefault="00CC7D16" w:rsidP="00B877B4">
      <w:pPr>
        <w:jc w:val="center"/>
        <w:rPr>
          <w:b/>
          <w:sz w:val="28"/>
          <w:lang w:val="bg-BG"/>
        </w:rPr>
      </w:pPr>
      <w:r w:rsidRPr="00C01578">
        <w:rPr>
          <w:b/>
          <w:sz w:val="28"/>
          <w:szCs w:val="28"/>
          <w:lang w:val="bg-BG"/>
        </w:rPr>
        <w:t>С ЦИФРОВ СИГНАЛЕН КОНТРОЛЕР</w:t>
      </w:r>
    </w:p>
    <w:p w:rsidR="008F030F" w:rsidRPr="00C01578" w:rsidRDefault="008F030F" w:rsidP="008F030F">
      <w:pPr>
        <w:jc w:val="center"/>
        <w:rPr>
          <w:b/>
          <w:sz w:val="18"/>
          <w:lang w:val="bg-BG"/>
        </w:rPr>
      </w:pPr>
    </w:p>
    <w:p w:rsidR="008F030F" w:rsidRPr="00C01578" w:rsidRDefault="007236D2" w:rsidP="00D55A11">
      <w:pPr>
        <w:jc w:val="center"/>
        <w:rPr>
          <w:b/>
          <w:sz w:val="28"/>
          <w:szCs w:val="28"/>
          <w:lang w:val="bg-BG"/>
        </w:rPr>
      </w:pPr>
      <w:r w:rsidRPr="00C01578">
        <w:rPr>
          <w:b/>
          <w:sz w:val="28"/>
          <w:szCs w:val="28"/>
          <w:lang w:val="bg-BG"/>
        </w:rPr>
        <w:t xml:space="preserve">Цоньо Славов, </w:t>
      </w:r>
      <w:r w:rsidR="00B877B4" w:rsidRPr="00C01578">
        <w:rPr>
          <w:b/>
          <w:sz w:val="28"/>
          <w:szCs w:val="28"/>
          <w:lang w:val="bg-BG"/>
        </w:rPr>
        <w:t>Любен Моллов</w:t>
      </w:r>
      <w:r w:rsidR="006F4C43" w:rsidRPr="00C01578">
        <w:rPr>
          <w:b/>
          <w:sz w:val="28"/>
          <w:szCs w:val="28"/>
          <w:lang w:val="bg-BG"/>
        </w:rPr>
        <w:t>,</w:t>
      </w:r>
      <w:r w:rsidRPr="00C01578">
        <w:rPr>
          <w:b/>
          <w:sz w:val="28"/>
          <w:szCs w:val="28"/>
          <w:lang w:val="bg-BG"/>
        </w:rPr>
        <w:t xml:space="preserve"> Йордан Кралев</w:t>
      </w:r>
      <w:r w:rsidR="00B877B4" w:rsidRPr="00C01578">
        <w:rPr>
          <w:b/>
          <w:sz w:val="28"/>
          <w:szCs w:val="28"/>
          <w:lang w:val="bg-BG"/>
        </w:rPr>
        <w:t>, Петко Петков</w:t>
      </w:r>
    </w:p>
    <w:p w:rsidR="00814CCF" w:rsidRPr="00C01578" w:rsidRDefault="00814CCF" w:rsidP="00D55A11">
      <w:pPr>
        <w:jc w:val="center"/>
        <w:rPr>
          <w:b/>
          <w:sz w:val="28"/>
          <w:szCs w:val="28"/>
          <w:lang w:val="bg-BG"/>
        </w:rPr>
      </w:pPr>
    </w:p>
    <w:p w:rsidR="00A80C2B" w:rsidRPr="00C01578" w:rsidRDefault="006F4C43" w:rsidP="00B877B4">
      <w:pPr>
        <w:jc w:val="both"/>
        <w:rPr>
          <w:i/>
          <w:sz w:val="28"/>
          <w:szCs w:val="28"/>
          <w:lang w:val="bg-BG"/>
        </w:rPr>
      </w:pPr>
      <w:r w:rsidRPr="00C01578">
        <w:rPr>
          <w:b/>
          <w:i/>
          <w:sz w:val="28"/>
          <w:lang w:val="bg-BG"/>
        </w:rPr>
        <w:t>Резюме</w:t>
      </w:r>
      <w:r w:rsidR="005824E1" w:rsidRPr="00C01578">
        <w:rPr>
          <w:b/>
          <w:i/>
          <w:sz w:val="28"/>
          <w:lang w:val="bg-BG"/>
        </w:rPr>
        <w:t>:</w:t>
      </w:r>
      <w:r w:rsidRPr="00C01578">
        <w:rPr>
          <w:i/>
          <w:sz w:val="28"/>
          <w:szCs w:val="28"/>
          <w:lang w:val="bg-BG"/>
        </w:rPr>
        <w:t xml:space="preserve"> </w:t>
      </w:r>
      <w:r w:rsidR="00A80C2B" w:rsidRPr="00C01578">
        <w:rPr>
          <w:i/>
          <w:sz w:val="28"/>
          <w:szCs w:val="28"/>
          <w:lang w:val="bg-BG"/>
        </w:rPr>
        <w:t>В доклада е представена разра</w:t>
      </w:r>
      <w:r w:rsidR="000C2906" w:rsidRPr="00C01578">
        <w:rPr>
          <w:i/>
          <w:sz w:val="28"/>
          <w:szCs w:val="28"/>
          <w:lang w:val="bg-BG"/>
        </w:rPr>
        <w:t>ботената лабораторна система за</w:t>
      </w:r>
      <w:r w:rsidR="00A80C2B" w:rsidRPr="00C01578">
        <w:rPr>
          <w:i/>
          <w:sz w:val="28"/>
          <w:szCs w:val="28"/>
          <w:lang w:val="bg-BG"/>
        </w:rPr>
        <w:t xml:space="preserve"> уп</w:t>
      </w:r>
      <w:r w:rsidR="00C01578">
        <w:rPr>
          <w:i/>
          <w:sz w:val="28"/>
          <w:szCs w:val="28"/>
          <w:lang w:val="bg-BG"/>
        </w:rPr>
        <w:softHyphen/>
      </w:r>
      <w:r w:rsidR="00A80C2B" w:rsidRPr="00C01578">
        <w:rPr>
          <w:i/>
          <w:sz w:val="28"/>
          <w:szCs w:val="28"/>
          <w:lang w:val="bg-BG"/>
        </w:rPr>
        <w:t xml:space="preserve">равление в реално време на двумерен аналогов модел от 4-ти ред. Системата се състои от развойна платка </w:t>
      </w:r>
      <w:bookmarkStart w:id="1" w:name="OLE_LINK41"/>
      <w:r w:rsidR="00A80C2B" w:rsidRPr="00C01578">
        <w:rPr>
          <w:i/>
          <w:sz w:val="28"/>
          <w:szCs w:val="28"/>
          <w:lang w:val="bg-BG"/>
        </w:rPr>
        <w:t xml:space="preserve">eZdspTMF2833 с вграден цифров сигнален </w:t>
      </w:r>
      <w:r w:rsidR="007B5E5D" w:rsidRPr="00C01578">
        <w:rPr>
          <w:i/>
          <w:sz w:val="28"/>
          <w:szCs w:val="28"/>
          <w:lang w:val="bg-BG"/>
        </w:rPr>
        <w:t>конт</w:t>
      </w:r>
      <w:r w:rsidR="00C01578">
        <w:rPr>
          <w:i/>
          <w:sz w:val="28"/>
          <w:szCs w:val="28"/>
          <w:lang w:val="bg-BG"/>
        </w:rPr>
        <w:softHyphen/>
      </w:r>
      <w:r w:rsidR="007B5E5D" w:rsidRPr="00C01578">
        <w:rPr>
          <w:i/>
          <w:sz w:val="28"/>
          <w:szCs w:val="28"/>
          <w:lang w:val="bg-BG"/>
        </w:rPr>
        <w:t>ролер</w:t>
      </w:r>
      <w:r w:rsidR="00A80C2B" w:rsidRPr="00C01578">
        <w:rPr>
          <w:i/>
          <w:sz w:val="28"/>
          <w:szCs w:val="28"/>
          <w:lang w:val="bg-BG"/>
        </w:rPr>
        <w:t xml:space="preserve"> TMS320F28335</w:t>
      </w:r>
      <w:bookmarkEnd w:id="1"/>
      <w:r w:rsidR="00A80C2B" w:rsidRPr="00C01578">
        <w:rPr>
          <w:i/>
          <w:sz w:val="28"/>
          <w:szCs w:val="28"/>
          <w:lang w:val="bg-BG"/>
        </w:rPr>
        <w:t>, цифрово аналогов преобразувател, делител на напреже</w:t>
      </w:r>
      <w:r w:rsidR="00C01578">
        <w:rPr>
          <w:i/>
          <w:sz w:val="28"/>
          <w:szCs w:val="28"/>
          <w:lang w:val="bg-BG"/>
        </w:rPr>
        <w:softHyphen/>
      </w:r>
      <w:r w:rsidR="00A80C2B" w:rsidRPr="00C01578">
        <w:rPr>
          <w:i/>
          <w:sz w:val="28"/>
          <w:szCs w:val="28"/>
          <w:lang w:val="bg-BG"/>
        </w:rPr>
        <w:t xml:space="preserve">ние и примерен аналогов </w:t>
      </w:r>
      <w:r w:rsidR="007B5E5D" w:rsidRPr="00C01578">
        <w:rPr>
          <w:i/>
          <w:sz w:val="28"/>
          <w:szCs w:val="28"/>
          <w:lang w:val="bg-BG"/>
        </w:rPr>
        <w:t>обект. Синтезираният дискретен</w:t>
      </w:r>
      <w:r w:rsidR="00A80C2B" w:rsidRPr="00C01578">
        <w:rPr>
          <w:i/>
          <w:sz w:val="28"/>
          <w:szCs w:val="28"/>
          <w:lang w:val="bg-BG"/>
        </w:rPr>
        <w:t xml:space="preserve"> </w:t>
      </w:r>
      <w:r w:rsidR="00495C38" w:rsidRPr="00C01578">
        <w:rPr>
          <w:i/>
          <w:position w:val="-10"/>
          <w:sz w:val="28"/>
          <w:szCs w:val="28"/>
          <w:lang w:val="bg-BG"/>
        </w:rPr>
        <w:object w:dxaOrig="240" w:dyaOrig="260">
          <v:shape id="_x0000_i1026" type="#_x0000_t75" style="width:11.85pt;height:13.45pt" o:ole="">
            <v:imagedata r:id="rId9" o:title=""/>
          </v:shape>
          <o:OLEObject Type="Embed" ProgID="Equation.DSMT4" ShapeID="_x0000_i1026" DrawAspect="Content" ObjectID="_1485067315" r:id="rId10"/>
        </w:object>
      </w:r>
      <w:r w:rsidR="00495C38" w:rsidRPr="00C01578">
        <w:rPr>
          <w:i/>
          <w:sz w:val="28"/>
          <w:szCs w:val="28"/>
          <w:lang w:val="bg-BG"/>
        </w:rPr>
        <w:t xml:space="preserve"> </w:t>
      </w:r>
      <w:r w:rsidR="00A80C2B" w:rsidRPr="00C01578">
        <w:rPr>
          <w:i/>
          <w:sz w:val="28"/>
          <w:szCs w:val="28"/>
          <w:lang w:val="bg-BG"/>
        </w:rPr>
        <w:t xml:space="preserve">регулатор от 16 ред е вграден в цифровия сигнален </w:t>
      </w:r>
      <w:r w:rsidR="00495C38" w:rsidRPr="00C01578">
        <w:rPr>
          <w:i/>
          <w:sz w:val="28"/>
          <w:szCs w:val="28"/>
          <w:lang w:val="bg-BG"/>
        </w:rPr>
        <w:t>контролер</w:t>
      </w:r>
      <w:r w:rsidR="00A80C2B" w:rsidRPr="00C01578">
        <w:rPr>
          <w:i/>
          <w:sz w:val="28"/>
          <w:szCs w:val="28"/>
          <w:lang w:val="bg-BG"/>
        </w:rPr>
        <w:t xml:space="preserve">. Регулаторът осигурява </w:t>
      </w:r>
      <w:proofErr w:type="spellStart"/>
      <w:r w:rsidR="00A80C2B" w:rsidRPr="00C01578">
        <w:rPr>
          <w:i/>
          <w:sz w:val="28"/>
          <w:szCs w:val="28"/>
          <w:lang w:val="bg-BG"/>
        </w:rPr>
        <w:t>робас</w:t>
      </w:r>
      <w:r w:rsidR="00C01578">
        <w:rPr>
          <w:i/>
          <w:sz w:val="28"/>
          <w:szCs w:val="28"/>
          <w:lang w:val="bg-BG"/>
        </w:rPr>
        <w:softHyphen/>
      </w:r>
      <w:r w:rsidR="00A80C2B" w:rsidRPr="00C01578">
        <w:rPr>
          <w:i/>
          <w:sz w:val="28"/>
          <w:szCs w:val="28"/>
          <w:lang w:val="bg-BG"/>
        </w:rPr>
        <w:t>тно</w:t>
      </w:r>
      <w:proofErr w:type="spellEnd"/>
      <w:r w:rsidR="00A80C2B" w:rsidRPr="00C01578">
        <w:rPr>
          <w:i/>
          <w:sz w:val="28"/>
          <w:szCs w:val="28"/>
          <w:lang w:val="bg-BG"/>
        </w:rPr>
        <w:t xml:space="preserve"> качест</w:t>
      </w:r>
      <w:r w:rsidR="00495C38" w:rsidRPr="00C01578">
        <w:rPr>
          <w:i/>
          <w:sz w:val="28"/>
          <w:szCs w:val="28"/>
          <w:lang w:val="bg-BG"/>
        </w:rPr>
        <w:t xml:space="preserve">во и </w:t>
      </w:r>
      <w:proofErr w:type="spellStart"/>
      <w:r w:rsidR="00495C38" w:rsidRPr="00C01578">
        <w:rPr>
          <w:i/>
          <w:sz w:val="28"/>
          <w:szCs w:val="28"/>
          <w:lang w:val="bg-BG"/>
        </w:rPr>
        <w:t>робастна</w:t>
      </w:r>
      <w:proofErr w:type="spellEnd"/>
      <w:r w:rsidR="00495C38" w:rsidRPr="00C01578">
        <w:rPr>
          <w:i/>
          <w:sz w:val="28"/>
          <w:szCs w:val="28"/>
          <w:lang w:val="bg-BG"/>
        </w:rPr>
        <w:t xml:space="preserve"> устойчивост</w:t>
      </w:r>
      <w:r w:rsidR="00A80C2B" w:rsidRPr="00C01578">
        <w:rPr>
          <w:i/>
          <w:sz w:val="28"/>
          <w:szCs w:val="28"/>
          <w:lang w:val="bg-BG"/>
        </w:rPr>
        <w:t xml:space="preserve"> при неопределеност в два от парамет</w:t>
      </w:r>
      <w:r w:rsidR="00C01578">
        <w:rPr>
          <w:i/>
          <w:sz w:val="28"/>
          <w:szCs w:val="28"/>
          <w:lang w:val="bg-BG"/>
        </w:rPr>
        <w:softHyphen/>
      </w:r>
      <w:r w:rsidR="00A80C2B" w:rsidRPr="00C01578">
        <w:rPr>
          <w:i/>
          <w:sz w:val="28"/>
          <w:szCs w:val="28"/>
          <w:lang w:val="bg-BG"/>
        </w:rPr>
        <w:t>рите на обекта. Извършен е анализ на системата в честотната о</w:t>
      </w:r>
      <w:r w:rsidR="00495C38" w:rsidRPr="00C01578">
        <w:rPr>
          <w:i/>
          <w:sz w:val="28"/>
          <w:szCs w:val="28"/>
          <w:lang w:val="bg-BG"/>
        </w:rPr>
        <w:t>бласт. По</w:t>
      </w:r>
      <w:r w:rsidR="00C01578">
        <w:rPr>
          <w:i/>
          <w:sz w:val="28"/>
          <w:szCs w:val="28"/>
          <w:lang w:val="bg-BG"/>
        </w:rPr>
        <w:softHyphen/>
      </w:r>
      <w:r w:rsidR="00495C38" w:rsidRPr="00C01578">
        <w:rPr>
          <w:i/>
          <w:sz w:val="28"/>
          <w:szCs w:val="28"/>
          <w:lang w:val="bg-BG"/>
        </w:rPr>
        <w:t>казани са</w:t>
      </w:r>
      <w:r w:rsidR="00A80C2B" w:rsidRPr="00C01578">
        <w:rPr>
          <w:i/>
          <w:sz w:val="28"/>
          <w:szCs w:val="28"/>
          <w:lang w:val="bg-BG"/>
        </w:rPr>
        <w:t xml:space="preserve"> резултати от симулация и експеримент със системата за управле</w:t>
      </w:r>
      <w:r w:rsidR="00C01578">
        <w:rPr>
          <w:i/>
          <w:sz w:val="28"/>
          <w:szCs w:val="28"/>
          <w:lang w:val="bg-BG"/>
        </w:rPr>
        <w:softHyphen/>
      </w:r>
      <w:r w:rsidR="00A80C2B" w:rsidRPr="00C01578">
        <w:rPr>
          <w:i/>
          <w:sz w:val="28"/>
          <w:szCs w:val="28"/>
          <w:lang w:val="bg-BG"/>
        </w:rPr>
        <w:t>ние. Близостта между тях показва работоспособността на разработената система.</w:t>
      </w:r>
    </w:p>
    <w:p w:rsidR="005824E1" w:rsidRPr="00C01578" w:rsidRDefault="005824E1" w:rsidP="00F5559C">
      <w:pPr>
        <w:spacing w:before="120"/>
        <w:jc w:val="both"/>
        <w:rPr>
          <w:i/>
          <w:sz w:val="28"/>
          <w:szCs w:val="28"/>
          <w:lang w:val="bg-BG"/>
        </w:rPr>
      </w:pPr>
      <w:r w:rsidRPr="00C01578">
        <w:rPr>
          <w:b/>
          <w:i/>
          <w:sz w:val="28"/>
          <w:lang w:val="bg-BG"/>
        </w:rPr>
        <w:t>Ключови думи:</w:t>
      </w:r>
      <w:r w:rsidRPr="00C01578">
        <w:rPr>
          <w:i/>
          <w:sz w:val="28"/>
          <w:szCs w:val="28"/>
          <w:lang w:val="bg-BG"/>
        </w:rPr>
        <w:t xml:space="preserve"> </w:t>
      </w:r>
      <w:r w:rsidR="007D0FBD" w:rsidRPr="00C01578">
        <w:rPr>
          <w:i/>
          <w:position w:val="-10"/>
          <w:sz w:val="28"/>
          <w:szCs w:val="28"/>
          <w:lang w:val="bg-BG"/>
        </w:rPr>
        <w:object w:dxaOrig="240" w:dyaOrig="260">
          <v:shape id="_x0000_i1027" type="#_x0000_t75" style="width:11.85pt;height:13.45pt" o:ole="">
            <v:imagedata r:id="rId11" o:title=""/>
          </v:shape>
          <o:OLEObject Type="Embed" ProgID="Equation.DSMT4" ShapeID="_x0000_i1027" DrawAspect="Content" ObjectID="_1485067316" r:id="rId12"/>
        </w:object>
      </w:r>
      <w:r w:rsidR="007D0FBD" w:rsidRPr="00C01578">
        <w:rPr>
          <w:i/>
          <w:sz w:val="28"/>
          <w:szCs w:val="28"/>
          <w:lang w:val="bg-BG"/>
        </w:rPr>
        <w:t xml:space="preserve"> регулатор</w:t>
      </w:r>
      <w:r w:rsidR="00B877B4" w:rsidRPr="00C01578">
        <w:rPr>
          <w:i/>
          <w:sz w:val="28"/>
          <w:szCs w:val="28"/>
          <w:lang w:val="bg-BG"/>
        </w:rPr>
        <w:t>, цифров сигнален контролер, управление в реално време</w:t>
      </w:r>
    </w:p>
    <w:p w:rsidR="000B395A" w:rsidRPr="00C01578" w:rsidRDefault="000B395A" w:rsidP="006F4C43">
      <w:pPr>
        <w:jc w:val="center"/>
        <w:rPr>
          <w:b/>
          <w:sz w:val="28"/>
          <w:lang w:val="bg-BG"/>
        </w:rPr>
      </w:pPr>
    </w:p>
    <w:p w:rsidR="00F5559C" w:rsidRPr="00C01578" w:rsidRDefault="00594CEF" w:rsidP="006F4C43">
      <w:pPr>
        <w:jc w:val="center"/>
        <w:rPr>
          <w:b/>
          <w:sz w:val="28"/>
        </w:rPr>
      </w:pPr>
      <w:r w:rsidRPr="00C01578">
        <w:rPr>
          <w:b/>
          <w:sz w:val="28"/>
        </w:rPr>
        <w:t xml:space="preserve">REAL TIME </w:t>
      </w:r>
      <w:r w:rsidR="00AA3047" w:rsidRPr="00C01578">
        <w:rPr>
          <w:b/>
          <w:position w:val="-10"/>
          <w:sz w:val="28"/>
          <w:szCs w:val="28"/>
        </w:rPr>
        <w:object w:dxaOrig="240" w:dyaOrig="260">
          <v:shape id="_x0000_i1028" type="#_x0000_t75" style="width:11.85pt;height:13.45pt" o:ole="">
            <v:imagedata r:id="rId7" o:title=""/>
          </v:shape>
          <o:OLEObject Type="Embed" ProgID="Equation.DSMT4" ShapeID="_x0000_i1028" DrawAspect="Content" ObjectID="_1485067317" r:id="rId13"/>
        </w:object>
      </w:r>
      <w:r w:rsidR="00E23A63" w:rsidRPr="00C01578">
        <w:rPr>
          <w:b/>
          <w:sz w:val="28"/>
        </w:rPr>
        <w:t xml:space="preserve"> CONTROL </w:t>
      </w:r>
      <w:r w:rsidR="00F5559C" w:rsidRPr="00C01578">
        <w:rPr>
          <w:b/>
          <w:sz w:val="28"/>
        </w:rPr>
        <w:t>OF ANALOGUE MODEL</w:t>
      </w:r>
    </w:p>
    <w:p w:rsidR="006F4C43" w:rsidRPr="00C01578" w:rsidRDefault="00E23A63" w:rsidP="006F4C43">
      <w:pPr>
        <w:jc w:val="center"/>
        <w:rPr>
          <w:b/>
          <w:sz w:val="28"/>
        </w:rPr>
      </w:pPr>
      <w:r w:rsidRPr="00C01578">
        <w:rPr>
          <w:b/>
          <w:sz w:val="28"/>
        </w:rPr>
        <w:t xml:space="preserve">BY DIGITAL SIGNAL CONTROLLER </w:t>
      </w:r>
    </w:p>
    <w:p w:rsidR="00814CCF" w:rsidRPr="00C01578" w:rsidRDefault="00814CCF" w:rsidP="00814CCF">
      <w:pPr>
        <w:jc w:val="center"/>
        <w:rPr>
          <w:b/>
          <w:sz w:val="28"/>
        </w:rPr>
      </w:pPr>
    </w:p>
    <w:p w:rsidR="008F030F" w:rsidRPr="00C01578" w:rsidRDefault="00AA3047" w:rsidP="00814CCF">
      <w:pPr>
        <w:jc w:val="center"/>
        <w:rPr>
          <w:b/>
          <w:sz w:val="28"/>
        </w:rPr>
      </w:pPr>
      <w:proofErr w:type="spellStart"/>
      <w:r w:rsidRPr="00C01578">
        <w:rPr>
          <w:b/>
          <w:sz w:val="28"/>
        </w:rPr>
        <w:t>Tsonyo</w:t>
      </w:r>
      <w:proofErr w:type="spellEnd"/>
      <w:r w:rsidRPr="00C01578">
        <w:rPr>
          <w:b/>
          <w:sz w:val="28"/>
        </w:rPr>
        <w:t xml:space="preserve"> </w:t>
      </w:r>
      <w:proofErr w:type="spellStart"/>
      <w:r w:rsidRPr="00C01578">
        <w:rPr>
          <w:b/>
          <w:sz w:val="28"/>
        </w:rPr>
        <w:t>Slvov</w:t>
      </w:r>
      <w:proofErr w:type="spellEnd"/>
      <w:r w:rsidRPr="00C01578">
        <w:rPr>
          <w:b/>
          <w:sz w:val="28"/>
        </w:rPr>
        <w:t xml:space="preserve">, </w:t>
      </w:r>
      <w:proofErr w:type="spellStart"/>
      <w:r w:rsidR="00E23A63" w:rsidRPr="00C01578">
        <w:rPr>
          <w:b/>
          <w:sz w:val="28"/>
        </w:rPr>
        <w:t>Luben</w:t>
      </w:r>
      <w:proofErr w:type="spellEnd"/>
      <w:r w:rsidR="00E23A63" w:rsidRPr="00C01578">
        <w:rPr>
          <w:b/>
          <w:sz w:val="28"/>
        </w:rPr>
        <w:t xml:space="preserve"> </w:t>
      </w:r>
      <w:proofErr w:type="spellStart"/>
      <w:r w:rsidR="00E23A63" w:rsidRPr="00C01578">
        <w:rPr>
          <w:b/>
          <w:sz w:val="28"/>
        </w:rPr>
        <w:t>Mollov</w:t>
      </w:r>
      <w:proofErr w:type="spellEnd"/>
      <w:r w:rsidR="001B1C4A" w:rsidRPr="00C01578">
        <w:rPr>
          <w:b/>
          <w:sz w:val="28"/>
        </w:rPr>
        <w:t xml:space="preserve">, </w:t>
      </w:r>
      <w:r w:rsidRPr="00C01578">
        <w:rPr>
          <w:b/>
          <w:sz w:val="28"/>
        </w:rPr>
        <w:t xml:space="preserve">Jordan </w:t>
      </w:r>
      <w:proofErr w:type="spellStart"/>
      <w:r w:rsidRPr="00C01578">
        <w:rPr>
          <w:b/>
          <w:sz w:val="28"/>
        </w:rPr>
        <w:t>Kralev</w:t>
      </w:r>
      <w:proofErr w:type="spellEnd"/>
      <w:r w:rsidR="00E23A63" w:rsidRPr="00C01578">
        <w:rPr>
          <w:b/>
          <w:sz w:val="28"/>
        </w:rPr>
        <w:t xml:space="preserve">, </w:t>
      </w:r>
      <w:proofErr w:type="spellStart"/>
      <w:r w:rsidR="00E23A63" w:rsidRPr="00C01578">
        <w:rPr>
          <w:b/>
          <w:sz w:val="28"/>
        </w:rPr>
        <w:t>Petko</w:t>
      </w:r>
      <w:proofErr w:type="spellEnd"/>
      <w:r w:rsidR="00E23A63" w:rsidRPr="00C01578">
        <w:rPr>
          <w:b/>
          <w:sz w:val="28"/>
        </w:rPr>
        <w:t xml:space="preserve"> </w:t>
      </w:r>
      <w:proofErr w:type="spellStart"/>
      <w:r w:rsidR="00E23A63" w:rsidRPr="00C01578">
        <w:rPr>
          <w:b/>
          <w:sz w:val="28"/>
        </w:rPr>
        <w:t>Petkov</w:t>
      </w:r>
      <w:proofErr w:type="spellEnd"/>
    </w:p>
    <w:p w:rsidR="00814CCF" w:rsidRPr="00C01578" w:rsidRDefault="00814CCF" w:rsidP="00814CCF">
      <w:pPr>
        <w:jc w:val="center"/>
        <w:rPr>
          <w:b/>
          <w:sz w:val="28"/>
        </w:rPr>
      </w:pPr>
    </w:p>
    <w:p w:rsidR="00AD09A6" w:rsidRPr="00C01578" w:rsidRDefault="001B1C4A" w:rsidP="00AD09A6">
      <w:pPr>
        <w:jc w:val="both"/>
        <w:rPr>
          <w:b/>
          <w:i/>
          <w:sz w:val="28"/>
        </w:rPr>
      </w:pPr>
      <w:r w:rsidRPr="00C01578">
        <w:rPr>
          <w:b/>
          <w:i/>
          <w:sz w:val="28"/>
        </w:rPr>
        <w:t xml:space="preserve">Abstract: </w:t>
      </w:r>
      <w:r w:rsidR="00AD09A6" w:rsidRPr="00C01578">
        <w:rPr>
          <w:i/>
          <w:sz w:val="28"/>
        </w:rPr>
        <w:t xml:space="preserve">A laboratory system for real-time </w:t>
      </w:r>
      <w:r w:rsidR="007D0FBD" w:rsidRPr="00C01578">
        <w:rPr>
          <w:i/>
          <w:position w:val="-10"/>
          <w:sz w:val="28"/>
        </w:rPr>
        <w:object w:dxaOrig="240" w:dyaOrig="260">
          <v:shape id="_x0000_i1029" type="#_x0000_t75" style="width:11.85pt;height:13.45pt" o:ole="">
            <v:imagedata r:id="rId14" o:title=""/>
          </v:shape>
          <o:OLEObject Type="Embed" ProgID="Equation.DSMT4" ShapeID="_x0000_i1029" DrawAspect="Content" ObjectID="_1485067318" r:id="rId15"/>
        </w:object>
      </w:r>
      <w:r w:rsidR="00AD09A6" w:rsidRPr="00C01578">
        <w:rPr>
          <w:i/>
          <w:sz w:val="28"/>
        </w:rPr>
        <w:t xml:space="preserve"> control of multivariable analogue 4th order two input/two output plant is presented. The system consists of Spectrum Digital eZdspTMF28335 development kit with built in Texas Instrument TMS320F28335 Di</w:t>
      </w:r>
      <w:r w:rsidR="00AD09A6" w:rsidRPr="00C01578">
        <w:rPr>
          <w:i/>
          <w:sz w:val="28"/>
        </w:rPr>
        <w:t>g</w:t>
      </w:r>
      <w:r w:rsidR="000C2906" w:rsidRPr="00C01578">
        <w:rPr>
          <w:i/>
          <w:sz w:val="28"/>
        </w:rPr>
        <w:t>ital Signal Processor</w:t>
      </w:r>
      <w:r w:rsidR="00AD09A6" w:rsidRPr="00C01578">
        <w:rPr>
          <w:i/>
          <w:sz w:val="28"/>
        </w:rPr>
        <w:t xml:space="preserve">, digital to analogue signal converter, voltage divider, and a test analogue plant. A 16th order discrete-time </w:t>
      </w:r>
      <w:bookmarkStart w:id="2" w:name="OLE_LINK7"/>
      <w:r w:rsidR="00AD09A6" w:rsidRPr="00C01578">
        <w:rPr>
          <w:i/>
          <w:position w:val="-10"/>
          <w:sz w:val="28"/>
        </w:rPr>
        <w:object w:dxaOrig="240" w:dyaOrig="260">
          <v:shape id="_x0000_i1030" type="#_x0000_t75" style="width:11.85pt;height:13.45pt" o:ole="">
            <v:imagedata r:id="rId16" o:title=""/>
          </v:shape>
          <o:OLEObject Type="Embed" ProgID="Equation.DSMT4" ShapeID="_x0000_i1030" DrawAspect="Content" ObjectID="_1485067319" r:id="rId17"/>
        </w:object>
      </w:r>
      <w:bookmarkEnd w:id="2"/>
      <w:r w:rsidR="00AD09A6" w:rsidRPr="00C01578">
        <w:rPr>
          <w:i/>
          <w:sz w:val="28"/>
        </w:rPr>
        <w:t xml:space="preserve">-controller with sampling frequency of 100 Hz is implemented by using a DSP. The </w:t>
      </w:r>
      <w:r w:rsidR="00AD09A6" w:rsidRPr="00C01578">
        <w:rPr>
          <w:i/>
          <w:position w:val="-10"/>
          <w:sz w:val="28"/>
        </w:rPr>
        <w:object w:dxaOrig="240" w:dyaOrig="260">
          <v:shape id="_x0000_i1031" type="#_x0000_t75" style="width:11.85pt;height:13.45pt" o:ole="">
            <v:imagedata r:id="rId16" o:title=""/>
          </v:shape>
          <o:OLEObject Type="Embed" ProgID="Equation.DSMT4" ShapeID="_x0000_i1031" DrawAspect="Content" ObjectID="_1485067320" r:id="rId18"/>
        </w:object>
      </w:r>
      <w:r w:rsidR="00AD09A6" w:rsidRPr="00C01578">
        <w:rPr>
          <w:i/>
          <w:sz w:val="28"/>
        </w:rPr>
        <w:t>-controller designed ensures robust performance of the closed-loop system in presence of parametric uncer</w:t>
      </w:r>
      <w:r w:rsidR="007D0FBD" w:rsidRPr="00C01578">
        <w:rPr>
          <w:i/>
          <w:sz w:val="28"/>
        </w:rPr>
        <w:t>tainty in two plant parameters.</w:t>
      </w:r>
      <w:r w:rsidR="00AD09A6" w:rsidRPr="00C01578">
        <w:rPr>
          <w:i/>
          <w:sz w:val="28"/>
        </w:rPr>
        <w:t xml:space="preserve"> Experimental and simulation results are presented which confirm that the control system achieves the prescribed performance.</w:t>
      </w:r>
    </w:p>
    <w:p w:rsidR="00925BAD" w:rsidRPr="00C01578" w:rsidRDefault="009F50E9" w:rsidP="00F5559C">
      <w:pPr>
        <w:spacing w:before="120"/>
        <w:jc w:val="both"/>
        <w:rPr>
          <w:b/>
          <w:i/>
          <w:sz w:val="28"/>
        </w:rPr>
      </w:pPr>
      <w:r w:rsidRPr="00C01578">
        <w:rPr>
          <w:b/>
          <w:i/>
          <w:sz w:val="28"/>
        </w:rPr>
        <w:t xml:space="preserve">Keywords: </w:t>
      </w:r>
      <w:r w:rsidR="007D0FBD" w:rsidRPr="00C01578">
        <w:rPr>
          <w:b/>
          <w:i/>
          <w:position w:val="-10"/>
          <w:sz w:val="28"/>
        </w:rPr>
        <w:object w:dxaOrig="240" w:dyaOrig="260">
          <v:shape id="_x0000_i1032" type="#_x0000_t75" style="width:11.85pt;height:13.45pt" o:ole="">
            <v:imagedata r:id="rId19" o:title=""/>
          </v:shape>
          <o:OLEObject Type="Embed" ProgID="Equation.DSMT4" ShapeID="_x0000_i1032" DrawAspect="Content" ObjectID="_1485067321" r:id="rId20"/>
        </w:object>
      </w:r>
      <w:r w:rsidR="003B58DC" w:rsidRPr="00C01578">
        <w:rPr>
          <w:i/>
          <w:sz w:val="28"/>
          <w:szCs w:val="28"/>
        </w:rPr>
        <w:t xml:space="preserve"> </w:t>
      </w:r>
      <w:r w:rsidR="000E1FEB" w:rsidRPr="00C01578">
        <w:rPr>
          <w:i/>
          <w:sz w:val="28"/>
          <w:szCs w:val="28"/>
        </w:rPr>
        <w:t>controller,</w:t>
      </w:r>
      <w:r w:rsidR="003B58DC" w:rsidRPr="00C01578">
        <w:rPr>
          <w:i/>
          <w:sz w:val="28"/>
          <w:szCs w:val="28"/>
        </w:rPr>
        <w:t xml:space="preserve"> </w:t>
      </w:r>
      <w:r w:rsidR="000E1FEB" w:rsidRPr="00C01578">
        <w:rPr>
          <w:i/>
          <w:sz w:val="28"/>
          <w:szCs w:val="28"/>
        </w:rPr>
        <w:t>digital signal controller</w:t>
      </w:r>
      <w:r w:rsidR="003B58DC" w:rsidRPr="00C01578">
        <w:rPr>
          <w:i/>
          <w:sz w:val="28"/>
          <w:szCs w:val="28"/>
        </w:rPr>
        <w:t xml:space="preserve">, </w:t>
      </w:r>
      <w:r w:rsidR="000E1FEB" w:rsidRPr="00C01578">
        <w:rPr>
          <w:i/>
          <w:sz w:val="28"/>
          <w:szCs w:val="28"/>
        </w:rPr>
        <w:t>real time control</w:t>
      </w:r>
      <w:bookmarkStart w:id="3" w:name="_GoBack"/>
      <w:bookmarkEnd w:id="3"/>
    </w:p>
    <w:sectPr w:rsidR="00925BAD" w:rsidRPr="00C01578" w:rsidSect="00D40D15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AC"/>
    <w:rsid w:val="00004355"/>
    <w:rsid w:val="00006487"/>
    <w:rsid w:val="0000692F"/>
    <w:rsid w:val="00007ECF"/>
    <w:rsid w:val="0001159B"/>
    <w:rsid w:val="000115EB"/>
    <w:rsid w:val="00014F6D"/>
    <w:rsid w:val="0001712E"/>
    <w:rsid w:val="000172A4"/>
    <w:rsid w:val="00021AB5"/>
    <w:rsid w:val="00022AD8"/>
    <w:rsid w:val="00024035"/>
    <w:rsid w:val="000249CF"/>
    <w:rsid w:val="0002733E"/>
    <w:rsid w:val="000301BB"/>
    <w:rsid w:val="0003024A"/>
    <w:rsid w:val="00035614"/>
    <w:rsid w:val="000427B5"/>
    <w:rsid w:val="00042915"/>
    <w:rsid w:val="00044764"/>
    <w:rsid w:val="000506A3"/>
    <w:rsid w:val="000532A6"/>
    <w:rsid w:val="00054FFF"/>
    <w:rsid w:val="00065AC9"/>
    <w:rsid w:val="00065B95"/>
    <w:rsid w:val="00066167"/>
    <w:rsid w:val="000670D1"/>
    <w:rsid w:val="00067125"/>
    <w:rsid w:val="0006766D"/>
    <w:rsid w:val="00070EBF"/>
    <w:rsid w:val="0007155F"/>
    <w:rsid w:val="00074A82"/>
    <w:rsid w:val="00075888"/>
    <w:rsid w:val="00080732"/>
    <w:rsid w:val="00084C2A"/>
    <w:rsid w:val="00087050"/>
    <w:rsid w:val="00097E0C"/>
    <w:rsid w:val="000A1F95"/>
    <w:rsid w:val="000A60D3"/>
    <w:rsid w:val="000B2EF8"/>
    <w:rsid w:val="000B395A"/>
    <w:rsid w:val="000C1584"/>
    <w:rsid w:val="000C2906"/>
    <w:rsid w:val="000C33E3"/>
    <w:rsid w:val="000C75F6"/>
    <w:rsid w:val="000C791A"/>
    <w:rsid w:val="000C79DB"/>
    <w:rsid w:val="000C7E38"/>
    <w:rsid w:val="000D3CD9"/>
    <w:rsid w:val="000D72D3"/>
    <w:rsid w:val="000E0A3A"/>
    <w:rsid w:val="000E11B7"/>
    <w:rsid w:val="000E1FB7"/>
    <w:rsid w:val="000E1FEB"/>
    <w:rsid w:val="000F2B10"/>
    <w:rsid w:val="000F47DE"/>
    <w:rsid w:val="000F5D9B"/>
    <w:rsid w:val="000F7A94"/>
    <w:rsid w:val="000F7C42"/>
    <w:rsid w:val="00100888"/>
    <w:rsid w:val="001016C7"/>
    <w:rsid w:val="0010284F"/>
    <w:rsid w:val="001038BB"/>
    <w:rsid w:val="00103A07"/>
    <w:rsid w:val="00106D4F"/>
    <w:rsid w:val="0011156C"/>
    <w:rsid w:val="001128CD"/>
    <w:rsid w:val="001133B2"/>
    <w:rsid w:val="00113D64"/>
    <w:rsid w:val="001205BA"/>
    <w:rsid w:val="00120A3E"/>
    <w:rsid w:val="0012468C"/>
    <w:rsid w:val="00127C61"/>
    <w:rsid w:val="00127CC2"/>
    <w:rsid w:val="00130974"/>
    <w:rsid w:val="001327B3"/>
    <w:rsid w:val="001334CE"/>
    <w:rsid w:val="00135CDE"/>
    <w:rsid w:val="00136084"/>
    <w:rsid w:val="00136B46"/>
    <w:rsid w:val="00141988"/>
    <w:rsid w:val="00142471"/>
    <w:rsid w:val="00145552"/>
    <w:rsid w:val="00145DAC"/>
    <w:rsid w:val="00150249"/>
    <w:rsid w:val="00150FB5"/>
    <w:rsid w:val="001513E4"/>
    <w:rsid w:val="00156BBA"/>
    <w:rsid w:val="00157C5E"/>
    <w:rsid w:val="00162604"/>
    <w:rsid w:val="00163889"/>
    <w:rsid w:val="00163993"/>
    <w:rsid w:val="00165D82"/>
    <w:rsid w:val="00172A47"/>
    <w:rsid w:val="001758C6"/>
    <w:rsid w:val="00175D0C"/>
    <w:rsid w:val="0018021C"/>
    <w:rsid w:val="00180EB3"/>
    <w:rsid w:val="00181374"/>
    <w:rsid w:val="00181624"/>
    <w:rsid w:val="00182CB3"/>
    <w:rsid w:val="00184AEA"/>
    <w:rsid w:val="00187BED"/>
    <w:rsid w:val="00190A18"/>
    <w:rsid w:val="00190E91"/>
    <w:rsid w:val="0019116C"/>
    <w:rsid w:val="00191875"/>
    <w:rsid w:val="00193D73"/>
    <w:rsid w:val="00193EE4"/>
    <w:rsid w:val="00194A5D"/>
    <w:rsid w:val="001A035F"/>
    <w:rsid w:val="001A068F"/>
    <w:rsid w:val="001A27B1"/>
    <w:rsid w:val="001A2926"/>
    <w:rsid w:val="001A4450"/>
    <w:rsid w:val="001B1C4A"/>
    <w:rsid w:val="001B1E8B"/>
    <w:rsid w:val="001B1EEF"/>
    <w:rsid w:val="001B2912"/>
    <w:rsid w:val="001B47D8"/>
    <w:rsid w:val="001B630E"/>
    <w:rsid w:val="001C4715"/>
    <w:rsid w:val="001C7CA2"/>
    <w:rsid w:val="001D3E08"/>
    <w:rsid w:val="001D52D9"/>
    <w:rsid w:val="001D7824"/>
    <w:rsid w:val="001E1B5A"/>
    <w:rsid w:val="001E1D9C"/>
    <w:rsid w:val="001E30C4"/>
    <w:rsid w:val="001F009F"/>
    <w:rsid w:val="001F0DA4"/>
    <w:rsid w:val="001F1C83"/>
    <w:rsid w:val="001F26AB"/>
    <w:rsid w:val="001F6CAC"/>
    <w:rsid w:val="00200DB7"/>
    <w:rsid w:val="00201310"/>
    <w:rsid w:val="002055B8"/>
    <w:rsid w:val="00205AEF"/>
    <w:rsid w:val="00223475"/>
    <w:rsid w:val="002250CB"/>
    <w:rsid w:val="00232FFC"/>
    <w:rsid w:val="002347B0"/>
    <w:rsid w:val="00244D6D"/>
    <w:rsid w:val="00245390"/>
    <w:rsid w:val="00247136"/>
    <w:rsid w:val="00247617"/>
    <w:rsid w:val="002476B4"/>
    <w:rsid w:val="0025026C"/>
    <w:rsid w:val="00252345"/>
    <w:rsid w:val="002524C4"/>
    <w:rsid w:val="0025366A"/>
    <w:rsid w:val="002561A7"/>
    <w:rsid w:val="00257742"/>
    <w:rsid w:val="00257B07"/>
    <w:rsid w:val="00261457"/>
    <w:rsid w:val="00265F2A"/>
    <w:rsid w:val="00266BCC"/>
    <w:rsid w:val="002701AB"/>
    <w:rsid w:val="002723D1"/>
    <w:rsid w:val="00273A2B"/>
    <w:rsid w:val="00274034"/>
    <w:rsid w:val="00277086"/>
    <w:rsid w:val="002777F4"/>
    <w:rsid w:val="00285C8A"/>
    <w:rsid w:val="00293A59"/>
    <w:rsid w:val="002969C9"/>
    <w:rsid w:val="002A057F"/>
    <w:rsid w:val="002A14C2"/>
    <w:rsid w:val="002A1BFA"/>
    <w:rsid w:val="002A41B4"/>
    <w:rsid w:val="002A4CD1"/>
    <w:rsid w:val="002B715C"/>
    <w:rsid w:val="002B7816"/>
    <w:rsid w:val="002C24D9"/>
    <w:rsid w:val="002C2638"/>
    <w:rsid w:val="002C2C47"/>
    <w:rsid w:val="002C3018"/>
    <w:rsid w:val="002C4C82"/>
    <w:rsid w:val="002D18D0"/>
    <w:rsid w:val="002D4399"/>
    <w:rsid w:val="002D511C"/>
    <w:rsid w:val="002D68B6"/>
    <w:rsid w:val="002D6971"/>
    <w:rsid w:val="002D7266"/>
    <w:rsid w:val="002D72D4"/>
    <w:rsid w:val="002E0487"/>
    <w:rsid w:val="002E1157"/>
    <w:rsid w:val="002E260C"/>
    <w:rsid w:val="002E446E"/>
    <w:rsid w:val="002F10AC"/>
    <w:rsid w:val="002F4CD7"/>
    <w:rsid w:val="002F67EB"/>
    <w:rsid w:val="002F7E55"/>
    <w:rsid w:val="00301A15"/>
    <w:rsid w:val="003020F5"/>
    <w:rsid w:val="00304DAB"/>
    <w:rsid w:val="0030516E"/>
    <w:rsid w:val="00305573"/>
    <w:rsid w:val="00305BA4"/>
    <w:rsid w:val="0030616E"/>
    <w:rsid w:val="00313D20"/>
    <w:rsid w:val="00322264"/>
    <w:rsid w:val="00326F29"/>
    <w:rsid w:val="00331532"/>
    <w:rsid w:val="00332D63"/>
    <w:rsid w:val="00333404"/>
    <w:rsid w:val="003367B6"/>
    <w:rsid w:val="00336E17"/>
    <w:rsid w:val="00336E21"/>
    <w:rsid w:val="00340D17"/>
    <w:rsid w:val="00342724"/>
    <w:rsid w:val="00343549"/>
    <w:rsid w:val="0034411D"/>
    <w:rsid w:val="003445A2"/>
    <w:rsid w:val="00344667"/>
    <w:rsid w:val="00346652"/>
    <w:rsid w:val="00346DF4"/>
    <w:rsid w:val="00347D92"/>
    <w:rsid w:val="00350644"/>
    <w:rsid w:val="00350DCD"/>
    <w:rsid w:val="003532FA"/>
    <w:rsid w:val="00354BA1"/>
    <w:rsid w:val="00360DDE"/>
    <w:rsid w:val="003643A0"/>
    <w:rsid w:val="003652F3"/>
    <w:rsid w:val="003666A2"/>
    <w:rsid w:val="0037139D"/>
    <w:rsid w:val="003753B2"/>
    <w:rsid w:val="00377159"/>
    <w:rsid w:val="00377C43"/>
    <w:rsid w:val="00382D7E"/>
    <w:rsid w:val="00385E81"/>
    <w:rsid w:val="00385FB3"/>
    <w:rsid w:val="0038618E"/>
    <w:rsid w:val="003864FD"/>
    <w:rsid w:val="00387CF5"/>
    <w:rsid w:val="00390FD9"/>
    <w:rsid w:val="003953E5"/>
    <w:rsid w:val="00395540"/>
    <w:rsid w:val="00395C15"/>
    <w:rsid w:val="003976F0"/>
    <w:rsid w:val="003B14AC"/>
    <w:rsid w:val="003B2285"/>
    <w:rsid w:val="003B4F96"/>
    <w:rsid w:val="003B5861"/>
    <w:rsid w:val="003B58DC"/>
    <w:rsid w:val="003C187B"/>
    <w:rsid w:val="003C227D"/>
    <w:rsid w:val="003C27E3"/>
    <w:rsid w:val="003C67AE"/>
    <w:rsid w:val="003D21A7"/>
    <w:rsid w:val="003D2548"/>
    <w:rsid w:val="003D6352"/>
    <w:rsid w:val="003E7E22"/>
    <w:rsid w:val="003F151D"/>
    <w:rsid w:val="003F1837"/>
    <w:rsid w:val="003F18CE"/>
    <w:rsid w:val="003F2033"/>
    <w:rsid w:val="003F256B"/>
    <w:rsid w:val="0040075A"/>
    <w:rsid w:val="00405B1A"/>
    <w:rsid w:val="00406057"/>
    <w:rsid w:val="0040728A"/>
    <w:rsid w:val="00413AED"/>
    <w:rsid w:val="00414D46"/>
    <w:rsid w:val="00415D43"/>
    <w:rsid w:val="004205D6"/>
    <w:rsid w:val="004240A8"/>
    <w:rsid w:val="00430469"/>
    <w:rsid w:val="0043067B"/>
    <w:rsid w:val="00430A7C"/>
    <w:rsid w:val="00430E14"/>
    <w:rsid w:val="00431854"/>
    <w:rsid w:val="00434DF8"/>
    <w:rsid w:val="00441856"/>
    <w:rsid w:val="004427CE"/>
    <w:rsid w:val="004434FF"/>
    <w:rsid w:val="00444A13"/>
    <w:rsid w:val="00444AAC"/>
    <w:rsid w:val="004500A2"/>
    <w:rsid w:val="00454C35"/>
    <w:rsid w:val="004577F9"/>
    <w:rsid w:val="00470812"/>
    <w:rsid w:val="00470FF5"/>
    <w:rsid w:val="004711E8"/>
    <w:rsid w:val="004774B9"/>
    <w:rsid w:val="00477EBB"/>
    <w:rsid w:val="004821B5"/>
    <w:rsid w:val="00482247"/>
    <w:rsid w:val="00484A4C"/>
    <w:rsid w:val="00490649"/>
    <w:rsid w:val="00491131"/>
    <w:rsid w:val="004950FB"/>
    <w:rsid w:val="0049518A"/>
    <w:rsid w:val="00495C38"/>
    <w:rsid w:val="004A4B59"/>
    <w:rsid w:val="004A5099"/>
    <w:rsid w:val="004A677D"/>
    <w:rsid w:val="004B087B"/>
    <w:rsid w:val="004B32DF"/>
    <w:rsid w:val="004B7C9F"/>
    <w:rsid w:val="004C2736"/>
    <w:rsid w:val="004C3B95"/>
    <w:rsid w:val="004C4959"/>
    <w:rsid w:val="004C49ED"/>
    <w:rsid w:val="004D0840"/>
    <w:rsid w:val="004D37BA"/>
    <w:rsid w:val="004E3A9E"/>
    <w:rsid w:val="004E4E8A"/>
    <w:rsid w:val="004F2A1F"/>
    <w:rsid w:val="005126E1"/>
    <w:rsid w:val="00512BD1"/>
    <w:rsid w:val="00515485"/>
    <w:rsid w:val="00516FD5"/>
    <w:rsid w:val="00517C2E"/>
    <w:rsid w:val="00521352"/>
    <w:rsid w:val="00524022"/>
    <w:rsid w:val="00525788"/>
    <w:rsid w:val="005342D7"/>
    <w:rsid w:val="005361FF"/>
    <w:rsid w:val="0053720E"/>
    <w:rsid w:val="0053759A"/>
    <w:rsid w:val="0054786D"/>
    <w:rsid w:val="00552BC8"/>
    <w:rsid w:val="00552CB5"/>
    <w:rsid w:val="00553DB4"/>
    <w:rsid w:val="00557DCB"/>
    <w:rsid w:val="005616AD"/>
    <w:rsid w:val="00561A8E"/>
    <w:rsid w:val="00574496"/>
    <w:rsid w:val="00574FE1"/>
    <w:rsid w:val="0058122F"/>
    <w:rsid w:val="005824E1"/>
    <w:rsid w:val="005825A8"/>
    <w:rsid w:val="00582F47"/>
    <w:rsid w:val="005837DF"/>
    <w:rsid w:val="00585C09"/>
    <w:rsid w:val="00593261"/>
    <w:rsid w:val="00594CEF"/>
    <w:rsid w:val="00596A83"/>
    <w:rsid w:val="005A0FDD"/>
    <w:rsid w:val="005A5271"/>
    <w:rsid w:val="005A7006"/>
    <w:rsid w:val="005B3A5B"/>
    <w:rsid w:val="005B5234"/>
    <w:rsid w:val="005B61D9"/>
    <w:rsid w:val="005C048F"/>
    <w:rsid w:val="005C1267"/>
    <w:rsid w:val="005C1318"/>
    <w:rsid w:val="005C21C4"/>
    <w:rsid w:val="005C34B7"/>
    <w:rsid w:val="005C3A36"/>
    <w:rsid w:val="005C3DB0"/>
    <w:rsid w:val="005C7149"/>
    <w:rsid w:val="005C7635"/>
    <w:rsid w:val="005D317B"/>
    <w:rsid w:val="005D4A9D"/>
    <w:rsid w:val="005E28C0"/>
    <w:rsid w:val="005E40EE"/>
    <w:rsid w:val="005E43E0"/>
    <w:rsid w:val="005F241D"/>
    <w:rsid w:val="0060109F"/>
    <w:rsid w:val="00601428"/>
    <w:rsid w:val="006032F8"/>
    <w:rsid w:val="00603D53"/>
    <w:rsid w:val="00605E3E"/>
    <w:rsid w:val="0061159E"/>
    <w:rsid w:val="00611A6B"/>
    <w:rsid w:val="00611B73"/>
    <w:rsid w:val="00612B5F"/>
    <w:rsid w:val="006152D3"/>
    <w:rsid w:val="00616D3A"/>
    <w:rsid w:val="00617622"/>
    <w:rsid w:val="006177DC"/>
    <w:rsid w:val="00621B3A"/>
    <w:rsid w:val="006316AB"/>
    <w:rsid w:val="00632C1F"/>
    <w:rsid w:val="006400C4"/>
    <w:rsid w:val="00642920"/>
    <w:rsid w:val="00642CF1"/>
    <w:rsid w:val="0064673E"/>
    <w:rsid w:val="00652B6A"/>
    <w:rsid w:val="00653541"/>
    <w:rsid w:val="0065543C"/>
    <w:rsid w:val="006570FC"/>
    <w:rsid w:val="00657122"/>
    <w:rsid w:val="006600F7"/>
    <w:rsid w:val="00665F84"/>
    <w:rsid w:val="00667FC9"/>
    <w:rsid w:val="00671602"/>
    <w:rsid w:val="0067231C"/>
    <w:rsid w:val="00673CD4"/>
    <w:rsid w:val="006831E4"/>
    <w:rsid w:val="006840CE"/>
    <w:rsid w:val="00685771"/>
    <w:rsid w:val="00687F2D"/>
    <w:rsid w:val="006A45FC"/>
    <w:rsid w:val="006A7511"/>
    <w:rsid w:val="006B5A92"/>
    <w:rsid w:val="006B6566"/>
    <w:rsid w:val="006B7FD9"/>
    <w:rsid w:val="006C2528"/>
    <w:rsid w:val="006C2734"/>
    <w:rsid w:val="006C33F8"/>
    <w:rsid w:val="006C3A85"/>
    <w:rsid w:val="006C4CA2"/>
    <w:rsid w:val="006C65F8"/>
    <w:rsid w:val="006C7418"/>
    <w:rsid w:val="006D07FB"/>
    <w:rsid w:val="006D1C31"/>
    <w:rsid w:val="006D5E56"/>
    <w:rsid w:val="006E51BB"/>
    <w:rsid w:val="006E6984"/>
    <w:rsid w:val="006F4C43"/>
    <w:rsid w:val="006F5952"/>
    <w:rsid w:val="006F675A"/>
    <w:rsid w:val="007000EE"/>
    <w:rsid w:val="00700DD2"/>
    <w:rsid w:val="00700F66"/>
    <w:rsid w:val="00703873"/>
    <w:rsid w:val="007038D2"/>
    <w:rsid w:val="007067F4"/>
    <w:rsid w:val="00710DDA"/>
    <w:rsid w:val="0071114F"/>
    <w:rsid w:val="007152B0"/>
    <w:rsid w:val="00715957"/>
    <w:rsid w:val="007164E7"/>
    <w:rsid w:val="00716C19"/>
    <w:rsid w:val="007173BB"/>
    <w:rsid w:val="007204A6"/>
    <w:rsid w:val="007225F3"/>
    <w:rsid w:val="007236D2"/>
    <w:rsid w:val="00730220"/>
    <w:rsid w:val="00743E9D"/>
    <w:rsid w:val="0074484F"/>
    <w:rsid w:val="00744E0B"/>
    <w:rsid w:val="007455C2"/>
    <w:rsid w:val="00751A73"/>
    <w:rsid w:val="00753978"/>
    <w:rsid w:val="007546FE"/>
    <w:rsid w:val="00756FF9"/>
    <w:rsid w:val="007578C1"/>
    <w:rsid w:val="0075797A"/>
    <w:rsid w:val="00760776"/>
    <w:rsid w:val="00761FF8"/>
    <w:rsid w:val="0076260B"/>
    <w:rsid w:val="00763AFC"/>
    <w:rsid w:val="00765096"/>
    <w:rsid w:val="00765278"/>
    <w:rsid w:val="0077536D"/>
    <w:rsid w:val="00775741"/>
    <w:rsid w:val="00776D91"/>
    <w:rsid w:val="00780EF9"/>
    <w:rsid w:val="00780F59"/>
    <w:rsid w:val="007823DF"/>
    <w:rsid w:val="00783571"/>
    <w:rsid w:val="00783AA9"/>
    <w:rsid w:val="00784C05"/>
    <w:rsid w:val="007857A0"/>
    <w:rsid w:val="00786626"/>
    <w:rsid w:val="00786C7E"/>
    <w:rsid w:val="00790ADE"/>
    <w:rsid w:val="007916AF"/>
    <w:rsid w:val="00794753"/>
    <w:rsid w:val="00794BDD"/>
    <w:rsid w:val="007A3687"/>
    <w:rsid w:val="007A6D03"/>
    <w:rsid w:val="007B219B"/>
    <w:rsid w:val="007B5E5D"/>
    <w:rsid w:val="007B6230"/>
    <w:rsid w:val="007C72E2"/>
    <w:rsid w:val="007C77C8"/>
    <w:rsid w:val="007D0FBD"/>
    <w:rsid w:val="007D3405"/>
    <w:rsid w:val="007D4E45"/>
    <w:rsid w:val="007D627B"/>
    <w:rsid w:val="007D6658"/>
    <w:rsid w:val="007D6D5C"/>
    <w:rsid w:val="007D6E29"/>
    <w:rsid w:val="007D7529"/>
    <w:rsid w:val="007D77C7"/>
    <w:rsid w:val="007E0D3D"/>
    <w:rsid w:val="007E1F99"/>
    <w:rsid w:val="007E4589"/>
    <w:rsid w:val="007E5C07"/>
    <w:rsid w:val="007E6F47"/>
    <w:rsid w:val="007F00A1"/>
    <w:rsid w:val="007F0DD9"/>
    <w:rsid w:val="007F1030"/>
    <w:rsid w:val="007F25AD"/>
    <w:rsid w:val="007F2BD2"/>
    <w:rsid w:val="007F45E8"/>
    <w:rsid w:val="007F466C"/>
    <w:rsid w:val="00800527"/>
    <w:rsid w:val="008012EC"/>
    <w:rsid w:val="00802720"/>
    <w:rsid w:val="008101DB"/>
    <w:rsid w:val="00810BD8"/>
    <w:rsid w:val="00810D99"/>
    <w:rsid w:val="00812D5B"/>
    <w:rsid w:val="00813162"/>
    <w:rsid w:val="008139F4"/>
    <w:rsid w:val="00814CCF"/>
    <w:rsid w:val="00816974"/>
    <w:rsid w:val="00816D1B"/>
    <w:rsid w:val="00817446"/>
    <w:rsid w:val="00817E6A"/>
    <w:rsid w:val="00821891"/>
    <w:rsid w:val="00823E9B"/>
    <w:rsid w:val="00824F98"/>
    <w:rsid w:val="00825C5E"/>
    <w:rsid w:val="00827223"/>
    <w:rsid w:val="0083195A"/>
    <w:rsid w:val="008320B5"/>
    <w:rsid w:val="0083407B"/>
    <w:rsid w:val="00836046"/>
    <w:rsid w:val="008408D9"/>
    <w:rsid w:val="00842D09"/>
    <w:rsid w:val="00843EDC"/>
    <w:rsid w:val="008464B0"/>
    <w:rsid w:val="00847A8D"/>
    <w:rsid w:val="00847C71"/>
    <w:rsid w:val="00853D61"/>
    <w:rsid w:val="008564DB"/>
    <w:rsid w:val="0085757D"/>
    <w:rsid w:val="00857727"/>
    <w:rsid w:val="00860DA4"/>
    <w:rsid w:val="00861DE3"/>
    <w:rsid w:val="00865E6F"/>
    <w:rsid w:val="008720A9"/>
    <w:rsid w:val="00876CCE"/>
    <w:rsid w:val="008773B8"/>
    <w:rsid w:val="008774FA"/>
    <w:rsid w:val="00877F9F"/>
    <w:rsid w:val="008815C4"/>
    <w:rsid w:val="00881BE5"/>
    <w:rsid w:val="00881F7B"/>
    <w:rsid w:val="0088257A"/>
    <w:rsid w:val="00885EB2"/>
    <w:rsid w:val="00887E2E"/>
    <w:rsid w:val="00893873"/>
    <w:rsid w:val="00895A1F"/>
    <w:rsid w:val="008A2566"/>
    <w:rsid w:val="008A6721"/>
    <w:rsid w:val="008B0ACC"/>
    <w:rsid w:val="008B519D"/>
    <w:rsid w:val="008C5403"/>
    <w:rsid w:val="008C6444"/>
    <w:rsid w:val="008D0A27"/>
    <w:rsid w:val="008E0752"/>
    <w:rsid w:val="008E29FB"/>
    <w:rsid w:val="008E634A"/>
    <w:rsid w:val="008E6E67"/>
    <w:rsid w:val="008F030F"/>
    <w:rsid w:val="008F3A3D"/>
    <w:rsid w:val="008F4D13"/>
    <w:rsid w:val="008F6B2B"/>
    <w:rsid w:val="008F6EF2"/>
    <w:rsid w:val="008F7F19"/>
    <w:rsid w:val="00907CC8"/>
    <w:rsid w:val="0091625B"/>
    <w:rsid w:val="00917C5B"/>
    <w:rsid w:val="00920C88"/>
    <w:rsid w:val="00923BFB"/>
    <w:rsid w:val="00925BAD"/>
    <w:rsid w:val="00931A43"/>
    <w:rsid w:val="009338F2"/>
    <w:rsid w:val="009363DF"/>
    <w:rsid w:val="00940FBE"/>
    <w:rsid w:val="009420BC"/>
    <w:rsid w:val="00942337"/>
    <w:rsid w:val="0094473F"/>
    <w:rsid w:val="00944FA0"/>
    <w:rsid w:val="00945E71"/>
    <w:rsid w:val="00950EAE"/>
    <w:rsid w:val="00953D20"/>
    <w:rsid w:val="00957080"/>
    <w:rsid w:val="00960EA5"/>
    <w:rsid w:val="00961871"/>
    <w:rsid w:val="00963ACE"/>
    <w:rsid w:val="00970416"/>
    <w:rsid w:val="00970B3F"/>
    <w:rsid w:val="00973767"/>
    <w:rsid w:val="0097493F"/>
    <w:rsid w:val="00986FD3"/>
    <w:rsid w:val="00990265"/>
    <w:rsid w:val="00992C78"/>
    <w:rsid w:val="009A0B4E"/>
    <w:rsid w:val="009A3A22"/>
    <w:rsid w:val="009A53AA"/>
    <w:rsid w:val="009A6F16"/>
    <w:rsid w:val="009A6F49"/>
    <w:rsid w:val="009A74DA"/>
    <w:rsid w:val="009B16FF"/>
    <w:rsid w:val="009B2782"/>
    <w:rsid w:val="009B6981"/>
    <w:rsid w:val="009B7880"/>
    <w:rsid w:val="009B7D9D"/>
    <w:rsid w:val="009C3345"/>
    <w:rsid w:val="009C41D2"/>
    <w:rsid w:val="009C65F8"/>
    <w:rsid w:val="009D0F52"/>
    <w:rsid w:val="009D2CB6"/>
    <w:rsid w:val="009E609A"/>
    <w:rsid w:val="009E614D"/>
    <w:rsid w:val="009F0A15"/>
    <w:rsid w:val="009F209A"/>
    <w:rsid w:val="009F21EF"/>
    <w:rsid w:val="009F3162"/>
    <w:rsid w:val="009F4345"/>
    <w:rsid w:val="009F49F1"/>
    <w:rsid w:val="009F4C74"/>
    <w:rsid w:val="009F50E9"/>
    <w:rsid w:val="009F62D9"/>
    <w:rsid w:val="00A0333F"/>
    <w:rsid w:val="00A035F8"/>
    <w:rsid w:val="00A1058F"/>
    <w:rsid w:val="00A13F70"/>
    <w:rsid w:val="00A14E79"/>
    <w:rsid w:val="00A15795"/>
    <w:rsid w:val="00A15B56"/>
    <w:rsid w:val="00A16597"/>
    <w:rsid w:val="00A167B6"/>
    <w:rsid w:val="00A20426"/>
    <w:rsid w:val="00A20A5C"/>
    <w:rsid w:val="00A30C17"/>
    <w:rsid w:val="00A33377"/>
    <w:rsid w:val="00A337DE"/>
    <w:rsid w:val="00A33D5B"/>
    <w:rsid w:val="00A3519D"/>
    <w:rsid w:val="00A35DE4"/>
    <w:rsid w:val="00A374A5"/>
    <w:rsid w:val="00A404D4"/>
    <w:rsid w:val="00A41C81"/>
    <w:rsid w:val="00A43748"/>
    <w:rsid w:val="00A44849"/>
    <w:rsid w:val="00A4770D"/>
    <w:rsid w:val="00A52131"/>
    <w:rsid w:val="00A57019"/>
    <w:rsid w:val="00A66254"/>
    <w:rsid w:val="00A66A78"/>
    <w:rsid w:val="00A76367"/>
    <w:rsid w:val="00A80C2B"/>
    <w:rsid w:val="00A8193D"/>
    <w:rsid w:val="00A83995"/>
    <w:rsid w:val="00A84306"/>
    <w:rsid w:val="00A8495B"/>
    <w:rsid w:val="00A849C5"/>
    <w:rsid w:val="00A9243C"/>
    <w:rsid w:val="00A939B6"/>
    <w:rsid w:val="00A955BD"/>
    <w:rsid w:val="00A95679"/>
    <w:rsid w:val="00A97F03"/>
    <w:rsid w:val="00AA3047"/>
    <w:rsid w:val="00AA41C2"/>
    <w:rsid w:val="00AA4325"/>
    <w:rsid w:val="00AA75C2"/>
    <w:rsid w:val="00AB0EA1"/>
    <w:rsid w:val="00AB7674"/>
    <w:rsid w:val="00AC1A55"/>
    <w:rsid w:val="00AC4094"/>
    <w:rsid w:val="00AC4177"/>
    <w:rsid w:val="00AC4754"/>
    <w:rsid w:val="00AC4BB4"/>
    <w:rsid w:val="00AC66E1"/>
    <w:rsid w:val="00AC68C2"/>
    <w:rsid w:val="00AC73B4"/>
    <w:rsid w:val="00AD09A6"/>
    <w:rsid w:val="00AD203A"/>
    <w:rsid w:val="00AD32E3"/>
    <w:rsid w:val="00AD5D3D"/>
    <w:rsid w:val="00AD70EC"/>
    <w:rsid w:val="00AE53CF"/>
    <w:rsid w:val="00AF06BB"/>
    <w:rsid w:val="00AF6AE6"/>
    <w:rsid w:val="00AF6F9E"/>
    <w:rsid w:val="00B00067"/>
    <w:rsid w:val="00B00DA5"/>
    <w:rsid w:val="00B0338E"/>
    <w:rsid w:val="00B072AF"/>
    <w:rsid w:val="00B11132"/>
    <w:rsid w:val="00B158EB"/>
    <w:rsid w:val="00B16DBA"/>
    <w:rsid w:val="00B21FF9"/>
    <w:rsid w:val="00B23AD3"/>
    <w:rsid w:val="00B2434E"/>
    <w:rsid w:val="00B24BD3"/>
    <w:rsid w:val="00B25DD7"/>
    <w:rsid w:val="00B27D0D"/>
    <w:rsid w:val="00B302BB"/>
    <w:rsid w:val="00B31083"/>
    <w:rsid w:val="00B330C6"/>
    <w:rsid w:val="00B354D8"/>
    <w:rsid w:val="00B35DCA"/>
    <w:rsid w:val="00B37533"/>
    <w:rsid w:val="00B41AD0"/>
    <w:rsid w:val="00B42BC4"/>
    <w:rsid w:val="00B43F58"/>
    <w:rsid w:val="00B45F0C"/>
    <w:rsid w:val="00B520C9"/>
    <w:rsid w:val="00B524A8"/>
    <w:rsid w:val="00B53F99"/>
    <w:rsid w:val="00B569C3"/>
    <w:rsid w:val="00B61B7B"/>
    <w:rsid w:val="00B6209E"/>
    <w:rsid w:val="00B6320D"/>
    <w:rsid w:val="00B633C0"/>
    <w:rsid w:val="00B6506E"/>
    <w:rsid w:val="00B73980"/>
    <w:rsid w:val="00B75EE7"/>
    <w:rsid w:val="00B767FD"/>
    <w:rsid w:val="00B83EB1"/>
    <w:rsid w:val="00B8687A"/>
    <w:rsid w:val="00B8713C"/>
    <w:rsid w:val="00B877B4"/>
    <w:rsid w:val="00B921E9"/>
    <w:rsid w:val="00B92606"/>
    <w:rsid w:val="00B92EF6"/>
    <w:rsid w:val="00BA0539"/>
    <w:rsid w:val="00BA2B0D"/>
    <w:rsid w:val="00BA339C"/>
    <w:rsid w:val="00BA465D"/>
    <w:rsid w:val="00BB2194"/>
    <w:rsid w:val="00BB2AD6"/>
    <w:rsid w:val="00BB4ACC"/>
    <w:rsid w:val="00BB5010"/>
    <w:rsid w:val="00BB6076"/>
    <w:rsid w:val="00BC5DCF"/>
    <w:rsid w:val="00BD018D"/>
    <w:rsid w:val="00BD40D3"/>
    <w:rsid w:val="00BE5AE0"/>
    <w:rsid w:val="00BE6EF6"/>
    <w:rsid w:val="00BE73B0"/>
    <w:rsid w:val="00BF00AA"/>
    <w:rsid w:val="00BF0FFA"/>
    <w:rsid w:val="00BF40A6"/>
    <w:rsid w:val="00BF668E"/>
    <w:rsid w:val="00C007E8"/>
    <w:rsid w:val="00C00B3C"/>
    <w:rsid w:val="00C01578"/>
    <w:rsid w:val="00C053AC"/>
    <w:rsid w:val="00C10943"/>
    <w:rsid w:val="00C1282C"/>
    <w:rsid w:val="00C1378E"/>
    <w:rsid w:val="00C14DE5"/>
    <w:rsid w:val="00C231C2"/>
    <w:rsid w:val="00C24F99"/>
    <w:rsid w:val="00C25112"/>
    <w:rsid w:val="00C30F3E"/>
    <w:rsid w:val="00C319AF"/>
    <w:rsid w:val="00C36F6C"/>
    <w:rsid w:val="00C37C20"/>
    <w:rsid w:val="00C40113"/>
    <w:rsid w:val="00C42A04"/>
    <w:rsid w:val="00C44085"/>
    <w:rsid w:val="00C44B0F"/>
    <w:rsid w:val="00C44DE2"/>
    <w:rsid w:val="00C4512D"/>
    <w:rsid w:val="00C4595D"/>
    <w:rsid w:val="00C46123"/>
    <w:rsid w:val="00C464A3"/>
    <w:rsid w:val="00C47302"/>
    <w:rsid w:val="00C50E89"/>
    <w:rsid w:val="00C52169"/>
    <w:rsid w:val="00C52EC2"/>
    <w:rsid w:val="00C620AF"/>
    <w:rsid w:val="00C71BAF"/>
    <w:rsid w:val="00C725BF"/>
    <w:rsid w:val="00C76F36"/>
    <w:rsid w:val="00C81F3D"/>
    <w:rsid w:val="00C84E9C"/>
    <w:rsid w:val="00C852F7"/>
    <w:rsid w:val="00C92D5F"/>
    <w:rsid w:val="00C936BE"/>
    <w:rsid w:val="00C93B37"/>
    <w:rsid w:val="00C93CC1"/>
    <w:rsid w:val="00C97CDE"/>
    <w:rsid w:val="00CA07AE"/>
    <w:rsid w:val="00CA1933"/>
    <w:rsid w:val="00CA338C"/>
    <w:rsid w:val="00CA357F"/>
    <w:rsid w:val="00CA3B0A"/>
    <w:rsid w:val="00CA5890"/>
    <w:rsid w:val="00CB0391"/>
    <w:rsid w:val="00CB41C1"/>
    <w:rsid w:val="00CC6E02"/>
    <w:rsid w:val="00CC7D16"/>
    <w:rsid w:val="00CE0211"/>
    <w:rsid w:val="00CE086D"/>
    <w:rsid w:val="00CE5412"/>
    <w:rsid w:val="00CF18A2"/>
    <w:rsid w:val="00CF1DA4"/>
    <w:rsid w:val="00CF302E"/>
    <w:rsid w:val="00D0192E"/>
    <w:rsid w:val="00D01E8E"/>
    <w:rsid w:val="00D032D4"/>
    <w:rsid w:val="00D044A1"/>
    <w:rsid w:val="00D04CE7"/>
    <w:rsid w:val="00D05EFE"/>
    <w:rsid w:val="00D06CB2"/>
    <w:rsid w:val="00D07EA3"/>
    <w:rsid w:val="00D15EED"/>
    <w:rsid w:val="00D20471"/>
    <w:rsid w:val="00D2065F"/>
    <w:rsid w:val="00D2324A"/>
    <w:rsid w:val="00D24E49"/>
    <w:rsid w:val="00D268A3"/>
    <w:rsid w:val="00D320CF"/>
    <w:rsid w:val="00D34AAA"/>
    <w:rsid w:val="00D34EE4"/>
    <w:rsid w:val="00D4049C"/>
    <w:rsid w:val="00D40D15"/>
    <w:rsid w:val="00D41C27"/>
    <w:rsid w:val="00D4692C"/>
    <w:rsid w:val="00D47B8E"/>
    <w:rsid w:val="00D537FC"/>
    <w:rsid w:val="00D54064"/>
    <w:rsid w:val="00D54410"/>
    <w:rsid w:val="00D55A11"/>
    <w:rsid w:val="00D57C02"/>
    <w:rsid w:val="00D61690"/>
    <w:rsid w:val="00D627E2"/>
    <w:rsid w:val="00D6392D"/>
    <w:rsid w:val="00D649EB"/>
    <w:rsid w:val="00D6589C"/>
    <w:rsid w:val="00D7161F"/>
    <w:rsid w:val="00D722A0"/>
    <w:rsid w:val="00D7482B"/>
    <w:rsid w:val="00D809D2"/>
    <w:rsid w:val="00D80F74"/>
    <w:rsid w:val="00D811A5"/>
    <w:rsid w:val="00D835B6"/>
    <w:rsid w:val="00D839A0"/>
    <w:rsid w:val="00D83E60"/>
    <w:rsid w:val="00D845E0"/>
    <w:rsid w:val="00D850DA"/>
    <w:rsid w:val="00D86661"/>
    <w:rsid w:val="00D86B72"/>
    <w:rsid w:val="00D86DAE"/>
    <w:rsid w:val="00D92323"/>
    <w:rsid w:val="00D92A18"/>
    <w:rsid w:val="00D9521F"/>
    <w:rsid w:val="00D979F9"/>
    <w:rsid w:val="00DA5AF6"/>
    <w:rsid w:val="00DB1072"/>
    <w:rsid w:val="00DB1EC8"/>
    <w:rsid w:val="00DB26CA"/>
    <w:rsid w:val="00DB425D"/>
    <w:rsid w:val="00DB5649"/>
    <w:rsid w:val="00DB7A2E"/>
    <w:rsid w:val="00DB7E1D"/>
    <w:rsid w:val="00DC3320"/>
    <w:rsid w:val="00DC433F"/>
    <w:rsid w:val="00DC5FF6"/>
    <w:rsid w:val="00DC740B"/>
    <w:rsid w:val="00DD341B"/>
    <w:rsid w:val="00DD3480"/>
    <w:rsid w:val="00DD3F69"/>
    <w:rsid w:val="00DD4DBA"/>
    <w:rsid w:val="00DD5480"/>
    <w:rsid w:val="00DD5BCD"/>
    <w:rsid w:val="00DD5EC0"/>
    <w:rsid w:val="00DE1337"/>
    <w:rsid w:val="00DE2CEB"/>
    <w:rsid w:val="00DE41A2"/>
    <w:rsid w:val="00DE62EA"/>
    <w:rsid w:val="00DE6AD4"/>
    <w:rsid w:val="00DE7217"/>
    <w:rsid w:val="00DF16A6"/>
    <w:rsid w:val="00DF4B52"/>
    <w:rsid w:val="00DF5993"/>
    <w:rsid w:val="00E02FC9"/>
    <w:rsid w:val="00E06252"/>
    <w:rsid w:val="00E11DF7"/>
    <w:rsid w:val="00E1232C"/>
    <w:rsid w:val="00E12E4E"/>
    <w:rsid w:val="00E13902"/>
    <w:rsid w:val="00E13F2A"/>
    <w:rsid w:val="00E156B4"/>
    <w:rsid w:val="00E22C13"/>
    <w:rsid w:val="00E23A63"/>
    <w:rsid w:val="00E24B5B"/>
    <w:rsid w:val="00E30837"/>
    <w:rsid w:val="00E32951"/>
    <w:rsid w:val="00E34342"/>
    <w:rsid w:val="00E35039"/>
    <w:rsid w:val="00E40E17"/>
    <w:rsid w:val="00E41721"/>
    <w:rsid w:val="00E42AE6"/>
    <w:rsid w:val="00E4427F"/>
    <w:rsid w:val="00E475D0"/>
    <w:rsid w:val="00E47740"/>
    <w:rsid w:val="00E50CF5"/>
    <w:rsid w:val="00E510DC"/>
    <w:rsid w:val="00E53518"/>
    <w:rsid w:val="00E53727"/>
    <w:rsid w:val="00E538DA"/>
    <w:rsid w:val="00E5644E"/>
    <w:rsid w:val="00E60325"/>
    <w:rsid w:val="00E61625"/>
    <w:rsid w:val="00E6188C"/>
    <w:rsid w:val="00E651FB"/>
    <w:rsid w:val="00E72864"/>
    <w:rsid w:val="00E81113"/>
    <w:rsid w:val="00E819C8"/>
    <w:rsid w:val="00E826C2"/>
    <w:rsid w:val="00E9212E"/>
    <w:rsid w:val="00E95D4A"/>
    <w:rsid w:val="00EA0BEB"/>
    <w:rsid w:val="00EA18F8"/>
    <w:rsid w:val="00EA2972"/>
    <w:rsid w:val="00EA329B"/>
    <w:rsid w:val="00EA3C6D"/>
    <w:rsid w:val="00EA3E68"/>
    <w:rsid w:val="00EA5FF0"/>
    <w:rsid w:val="00EB1060"/>
    <w:rsid w:val="00EB29F2"/>
    <w:rsid w:val="00EB36C8"/>
    <w:rsid w:val="00EB4440"/>
    <w:rsid w:val="00EB44E4"/>
    <w:rsid w:val="00EB65F9"/>
    <w:rsid w:val="00EC1F77"/>
    <w:rsid w:val="00EC2B7E"/>
    <w:rsid w:val="00EC4D75"/>
    <w:rsid w:val="00EC5555"/>
    <w:rsid w:val="00EC6939"/>
    <w:rsid w:val="00EC7400"/>
    <w:rsid w:val="00EC7B90"/>
    <w:rsid w:val="00ED1D1B"/>
    <w:rsid w:val="00ED46C3"/>
    <w:rsid w:val="00EE0383"/>
    <w:rsid w:val="00EE1BC2"/>
    <w:rsid w:val="00EE1C91"/>
    <w:rsid w:val="00EE508B"/>
    <w:rsid w:val="00EE6C08"/>
    <w:rsid w:val="00EF08C1"/>
    <w:rsid w:val="00EF0BC8"/>
    <w:rsid w:val="00EF35E0"/>
    <w:rsid w:val="00EF5F05"/>
    <w:rsid w:val="00F04169"/>
    <w:rsid w:val="00F06149"/>
    <w:rsid w:val="00F073F2"/>
    <w:rsid w:val="00F127AC"/>
    <w:rsid w:val="00F131D9"/>
    <w:rsid w:val="00F171C7"/>
    <w:rsid w:val="00F210F5"/>
    <w:rsid w:val="00F21B12"/>
    <w:rsid w:val="00F30581"/>
    <w:rsid w:val="00F33E5F"/>
    <w:rsid w:val="00F34D24"/>
    <w:rsid w:val="00F403D9"/>
    <w:rsid w:val="00F4385D"/>
    <w:rsid w:val="00F44BBC"/>
    <w:rsid w:val="00F455DD"/>
    <w:rsid w:val="00F4623B"/>
    <w:rsid w:val="00F5336A"/>
    <w:rsid w:val="00F53EC5"/>
    <w:rsid w:val="00F55016"/>
    <w:rsid w:val="00F5559C"/>
    <w:rsid w:val="00F558BA"/>
    <w:rsid w:val="00F559DF"/>
    <w:rsid w:val="00F62B1C"/>
    <w:rsid w:val="00F65CF9"/>
    <w:rsid w:val="00F6701E"/>
    <w:rsid w:val="00F74D5C"/>
    <w:rsid w:val="00F81C64"/>
    <w:rsid w:val="00F826B0"/>
    <w:rsid w:val="00F83594"/>
    <w:rsid w:val="00F85469"/>
    <w:rsid w:val="00F85BE4"/>
    <w:rsid w:val="00F86D45"/>
    <w:rsid w:val="00F940C2"/>
    <w:rsid w:val="00F95AD9"/>
    <w:rsid w:val="00F95CCC"/>
    <w:rsid w:val="00F95EB0"/>
    <w:rsid w:val="00FA081A"/>
    <w:rsid w:val="00FA2D5C"/>
    <w:rsid w:val="00FA317F"/>
    <w:rsid w:val="00FA32A4"/>
    <w:rsid w:val="00FA494C"/>
    <w:rsid w:val="00FA4F7A"/>
    <w:rsid w:val="00FB1204"/>
    <w:rsid w:val="00FB2355"/>
    <w:rsid w:val="00FB3CD4"/>
    <w:rsid w:val="00FB4377"/>
    <w:rsid w:val="00FB7384"/>
    <w:rsid w:val="00FB782F"/>
    <w:rsid w:val="00FC4655"/>
    <w:rsid w:val="00FC4BC8"/>
    <w:rsid w:val="00FC58E9"/>
    <w:rsid w:val="00FC70CE"/>
    <w:rsid w:val="00FC7F25"/>
    <w:rsid w:val="00FD173D"/>
    <w:rsid w:val="00FD1C6A"/>
    <w:rsid w:val="00FD2034"/>
    <w:rsid w:val="00FD22A9"/>
    <w:rsid w:val="00FD5CFB"/>
    <w:rsid w:val="00FE2696"/>
    <w:rsid w:val="00FE391A"/>
    <w:rsid w:val="00FE3A4F"/>
    <w:rsid w:val="00FF1DE1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FBD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NoramalTECHSYS2011">
    <w:name w:val="Noramal_TECHSYS_2011"/>
    <w:link w:val="NoramalTECHSYS2011Char"/>
    <w:rsid w:val="002F10AC"/>
    <w:pPr>
      <w:ind w:firstLine="709"/>
      <w:jc w:val="both"/>
    </w:pPr>
    <w:rPr>
      <w:sz w:val="22"/>
      <w:szCs w:val="22"/>
      <w:lang w:val="en-US" w:eastAsia="en-US"/>
    </w:rPr>
  </w:style>
  <w:style w:type="character" w:customStyle="1" w:styleId="NoramalTECHSYS2011Char">
    <w:name w:val="Noramal_TECHSYS_2011 Char"/>
    <w:link w:val="NoramalTECHSYS2011"/>
    <w:rsid w:val="002F10AC"/>
    <w:rPr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A35DE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35DE4"/>
    <w:rPr>
      <w:rFonts w:ascii="Tahoma" w:hAnsi="Tahoma" w:cs="Tahoma"/>
      <w:sz w:val="16"/>
      <w:szCs w:val="16"/>
      <w:lang w:val="en-US"/>
    </w:rPr>
  </w:style>
  <w:style w:type="character" w:customStyle="1" w:styleId="hps">
    <w:name w:val="hps"/>
    <w:rsid w:val="00434DF8"/>
  </w:style>
  <w:style w:type="character" w:customStyle="1" w:styleId="tm">
    <w:name w:val="tm"/>
    <w:rsid w:val="002D6971"/>
  </w:style>
  <w:style w:type="character" w:styleId="FollowedHyperlink">
    <w:name w:val="FollowedHyperlink"/>
    <w:basedOn w:val="DefaultParagraphFont"/>
    <w:rsid w:val="006A7511"/>
    <w:rPr>
      <w:color w:val="800080" w:themeColor="followedHyperlink"/>
      <w:u w:val="single"/>
    </w:rPr>
  </w:style>
  <w:style w:type="paragraph" w:customStyle="1" w:styleId="Prazenred">
    <w:name w:val="Prazen_red"/>
    <w:link w:val="PrazenredChar"/>
    <w:rsid w:val="00C47302"/>
    <w:pPr>
      <w:jc w:val="both"/>
    </w:pPr>
    <w:rPr>
      <w:caps/>
      <w:sz w:val="22"/>
      <w:lang w:val="en-US" w:eastAsia="en-US"/>
    </w:rPr>
  </w:style>
  <w:style w:type="character" w:customStyle="1" w:styleId="PrazenredChar">
    <w:name w:val="Prazen_red Char"/>
    <w:link w:val="Prazenred"/>
    <w:rsid w:val="00C47302"/>
    <w:rPr>
      <w:caps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FBD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NoramalTECHSYS2011">
    <w:name w:val="Noramal_TECHSYS_2011"/>
    <w:link w:val="NoramalTECHSYS2011Char"/>
    <w:rsid w:val="002F10AC"/>
    <w:pPr>
      <w:ind w:firstLine="709"/>
      <w:jc w:val="both"/>
    </w:pPr>
    <w:rPr>
      <w:sz w:val="22"/>
      <w:szCs w:val="22"/>
      <w:lang w:val="en-US" w:eastAsia="en-US"/>
    </w:rPr>
  </w:style>
  <w:style w:type="character" w:customStyle="1" w:styleId="NoramalTECHSYS2011Char">
    <w:name w:val="Noramal_TECHSYS_2011 Char"/>
    <w:link w:val="NoramalTECHSYS2011"/>
    <w:rsid w:val="002F10AC"/>
    <w:rPr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A35DE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35DE4"/>
    <w:rPr>
      <w:rFonts w:ascii="Tahoma" w:hAnsi="Tahoma" w:cs="Tahoma"/>
      <w:sz w:val="16"/>
      <w:szCs w:val="16"/>
      <w:lang w:val="en-US"/>
    </w:rPr>
  </w:style>
  <w:style w:type="character" w:customStyle="1" w:styleId="hps">
    <w:name w:val="hps"/>
    <w:rsid w:val="00434DF8"/>
  </w:style>
  <w:style w:type="character" w:customStyle="1" w:styleId="tm">
    <w:name w:val="tm"/>
    <w:rsid w:val="002D6971"/>
  </w:style>
  <w:style w:type="character" w:styleId="FollowedHyperlink">
    <w:name w:val="FollowedHyperlink"/>
    <w:basedOn w:val="DefaultParagraphFont"/>
    <w:rsid w:val="006A7511"/>
    <w:rPr>
      <w:color w:val="800080" w:themeColor="followedHyperlink"/>
      <w:u w:val="single"/>
    </w:rPr>
  </w:style>
  <w:style w:type="paragraph" w:customStyle="1" w:styleId="Prazenred">
    <w:name w:val="Prazen_red"/>
    <w:link w:val="PrazenredChar"/>
    <w:rsid w:val="00C47302"/>
    <w:pPr>
      <w:jc w:val="both"/>
    </w:pPr>
    <w:rPr>
      <w:caps/>
      <w:sz w:val="22"/>
      <w:lang w:val="en-US" w:eastAsia="en-US"/>
    </w:rPr>
  </w:style>
  <w:style w:type="character" w:customStyle="1" w:styleId="PrazenredChar">
    <w:name w:val="Prazen_red Char"/>
    <w:link w:val="Prazenred"/>
    <w:rsid w:val="00C47302"/>
    <w:rPr>
      <w:caps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i_statii\in_preparation\sozopol_Mollov_Slavov_Petkov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554B8-712B-42EA-8D75-3EA939E7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37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ts_slavov</dc:creator>
  <cp:lastModifiedBy>prof. Emil Nikolov</cp:lastModifiedBy>
  <cp:revision>9</cp:revision>
  <cp:lastPrinted>1900-12-31T22:00:00Z</cp:lastPrinted>
  <dcterms:created xsi:type="dcterms:W3CDTF">2013-04-29T10:19:00Z</dcterms:created>
  <dcterms:modified xsi:type="dcterms:W3CDTF">2015-02-10T07:53:00Z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